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40076" w14:textId="77777777" w:rsidR="00011859" w:rsidRDefault="00011859" w:rsidP="000118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MILNER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38A28E2D" w14:textId="77777777" w:rsidR="00011859" w:rsidRDefault="00011859" w:rsidP="000118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352FFC" w14:textId="77777777" w:rsidR="00011859" w:rsidRDefault="00011859" w:rsidP="000118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7EB601" w14:textId="77777777" w:rsidR="00011859" w:rsidRDefault="00011859" w:rsidP="000118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Loughborough,</w:t>
      </w:r>
    </w:p>
    <w:p w14:paraId="06192DF1" w14:textId="77777777" w:rsidR="00011859" w:rsidRDefault="00011859" w:rsidP="000118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Leicestershire, into lands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Chaworth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F042768" w14:textId="77777777" w:rsidR="00011859" w:rsidRDefault="00011859" w:rsidP="00011859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D6884BE" w14:textId="77777777" w:rsidR="00011859" w:rsidRDefault="00011859" w:rsidP="00011859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p.13)</w:t>
      </w:r>
    </w:p>
    <w:p w14:paraId="1DB93D33" w14:textId="77777777" w:rsidR="00011859" w:rsidRDefault="00011859" w:rsidP="0001185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66D8EA3" w14:textId="77777777" w:rsidR="00011859" w:rsidRDefault="00011859" w:rsidP="0001185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405FD80" w14:textId="77777777" w:rsidR="00011859" w:rsidRPr="00370585" w:rsidRDefault="00011859" w:rsidP="000118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25 July 2021</w:t>
      </w:r>
    </w:p>
    <w:p w14:paraId="3B1A7AEB" w14:textId="44DADBC2" w:rsidR="00BA00AB" w:rsidRPr="0001185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118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A15E7" w14:textId="77777777" w:rsidR="00011859" w:rsidRDefault="00011859" w:rsidP="009139A6">
      <w:r>
        <w:separator/>
      </w:r>
    </w:p>
  </w:endnote>
  <w:endnote w:type="continuationSeparator" w:id="0">
    <w:p w14:paraId="70DEB1C2" w14:textId="77777777" w:rsidR="00011859" w:rsidRDefault="000118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0BF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098F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854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A5906" w14:textId="77777777" w:rsidR="00011859" w:rsidRDefault="00011859" w:rsidP="009139A6">
      <w:r>
        <w:separator/>
      </w:r>
    </w:p>
  </w:footnote>
  <w:footnote w:type="continuationSeparator" w:id="0">
    <w:p w14:paraId="5FFD0F25" w14:textId="77777777" w:rsidR="00011859" w:rsidRDefault="000118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E1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DBE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39E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859"/>
    <w:rsid w:val="0001185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3026A"/>
  <w15:chartTrackingRefBased/>
  <w15:docId w15:val="{8ABB52E9-E6A7-448C-B5AF-4DD8A79A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2021-07-25T20:05:00Z</dcterms:created>
  <dcterms:modified xsi:type="dcterms:W3CDTF">2021-07-25T20:05:00Z</dcterms:modified>
</cp:coreProperties>
</file>